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F50450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157</w:t>
        </w:r>
      </w:fldSimple>
      <w:r w:rsidR="00DF7438">
        <w:fldChar w:fldCharType="begin"/>
      </w:r>
      <w:r w:rsidR="00DF7438">
        <w:instrText xml:space="preserve"> DOCPROPERTY  MtgTitle  \* MERGEFORMAT </w:instrText>
      </w:r>
      <w:r w:rsidR="00DF7438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781F8F">
          <w:rPr>
            <w:b/>
            <w:i/>
            <w:noProof/>
            <w:sz w:val="28"/>
          </w:rPr>
          <w:t>6168</w:t>
        </w:r>
      </w:fldSimple>
    </w:p>
    <w:p w14:paraId="7CB45193" w14:textId="77777777" w:rsidR="001E41F3" w:rsidRDefault="0069517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Oct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Oct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951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9517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0010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A2F927" w:rsidR="001E41F3" w:rsidRPr="00410371" w:rsidRDefault="00781F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81F8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951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F3237DB" w:rsidR="00F25D98" w:rsidRDefault="001316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F743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Rel-19 CR TS 28.317 Implement </w:t>
            </w:r>
            <w:proofErr w:type="spellStart"/>
            <w:r w:rsidR="002640DD">
              <w:t>readonly</w:t>
            </w:r>
            <w:proofErr w:type="spellEnd"/>
            <w:r w:rsidR="002640DD">
              <w:t xml:space="preserve"> attributes for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D92DE1" w:rsidR="001E41F3" w:rsidRDefault="0069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  <w:r w:rsidR="00734957">
              <w:rPr>
                <w:noProof/>
              </w:rPr>
              <w:t>,Ericsson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25622" w:rsidR="001E41F3" w:rsidRDefault="001316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F7438">
              <w:fldChar w:fldCharType="begin"/>
            </w:r>
            <w:r w:rsidR="00DF7438">
              <w:instrText xml:space="preserve"> DOCPROPERTY  SourceIfTsg  \* MERGEFORMAT </w:instrText>
            </w:r>
            <w:r w:rsidR="00DF743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9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9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2024-09-29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951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9517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BD2B8E0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property “isWritable=False” for several attributes are described in Stage 2 NRM definition, however, it is missing  in open AP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 Solution Set.</w:t>
            </w:r>
          </w:p>
        </w:tc>
      </w:tr>
      <w:tr w:rsidR="001316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0B2743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 w:rsidRPr="00D178B7">
              <w:rPr>
                <w:noProof/>
              </w:rPr>
              <w:t>Implement the readOnly attributes in open API Solution Set to align with stage2</w:t>
            </w:r>
            <w:r>
              <w:rPr>
                <w:noProof/>
              </w:rPr>
              <w:t xml:space="preserve"> according to the endorsed DP S5-244773</w:t>
            </w:r>
          </w:p>
        </w:tc>
      </w:tr>
      <w:tr w:rsidR="001316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EE36E5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 w:rsidRPr="00D178B7">
              <w:rPr>
                <w:noProof/>
              </w:rPr>
              <w:t>The property “isWritable=False” is not implemented in openAPI Solution Set.</w:t>
            </w:r>
          </w:p>
        </w:tc>
      </w:tr>
      <w:tr w:rsidR="00131685" w14:paraId="034AF533" w14:textId="77777777" w:rsidTr="00547111">
        <w:tc>
          <w:tcPr>
            <w:tcW w:w="2694" w:type="dxa"/>
            <w:gridSpan w:val="2"/>
          </w:tcPr>
          <w:p w14:paraId="39D9EB5B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DECDA" w14:textId="77777777" w:rsidR="00131685" w:rsidRDefault="00131685" w:rsidP="001316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following YAML files are normatively stored in 3GPP forge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14:paraId="2E8CC96B" w14:textId="5A4E0645" w:rsidR="00131685" w:rsidRDefault="00131685" w:rsidP="00131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="000B2666" w:rsidRPr="000B2666">
              <w:rPr>
                <w:noProof/>
                <w:lang w:eastAsia="zh-CN"/>
              </w:rPr>
              <w:t>TS28317_RanScNrm.yaml</w:t>
            </w:r>
          </w:p>
        </w:tc>
      </w:tr>
      <w:tr w:rsidR="001316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31685" w:rsidRDefault="00131685" w:rsidP="001316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16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31685" w:rsidRDefault="00131685" w:rsidP="0013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16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81268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31685" w:rsidRDefault="00131685" w:rsidP="001316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6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AFB852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6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3F133C" w:rsidR="00131685" w:rsidRDefault="00131685" w:rsidP="001316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31685" w:rsidRDefault="00131685" w:rsidP="001316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31685" w:rsidRDefault="00131685" w:rsidP="001316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316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31685" w:rsidRDefault="00131685" w:rsidP="001316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31685" w:rsidRDefault="00131685" w:rsidP="00131685">
            <w:pPr>
              <w:pStyle w:val="CRCoverPage"/>
              <w:spacing w:after="0"/>
              <w:rPr>
                <w:noProof/>
              </w:rPr>
            </w:pPr>
          </w:p>
        </w:tc>
      </w:tr>
      <w:tr w:rsidR="001316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71E186" w:rsidR="00131685" w:rsidRPr="00131685" w:rsidRDefault="00131685" w:rsidP="00131685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aa"/>
                  <w:lang w:val="en-US"/>
                </w:rPr>
                <w:t>https://forge.3gpp.org/rep/sa5/MnS/-/merge_requests/1363</w:t>
              </w:r>
            </w:hyperlink>
            <w:r>
              <w:t xml:space="preserve"> at commit 17e9810cf28fc10eb9833ef1f3d84416ff8a03f0</w:t>
            </w:r>
          </w:p>
        </w:tc>
      </w:tr>
      <w:tr w:rsidR="001316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31685" w:rsidRPr="008863B9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31685" w:rsidRPr="008863B9" w:rsidRDefault="00131685" w:rsidP="001316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316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31685" w:rsidRDefault="00131685" w:rsidP="001316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31685" w:rsidRDefault="00131685" w:rsidP="001316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B31D77" w14:textId="77777777" w:rsidR="00131685" w:rsidRDefault="00131685" w:rsidP="00131685">
      <w:pPr>
        <w:jc w:val="center"/>
      </w:pPr>
      <w:r>
        <w:lastRenderedPageBreak/>
        <w:t xml:space="preserve">Forge MR link: </w:t>
      </w:r>
      <w:hyperlink r:id="rId13" w:history="1">
        <w:r>
          <w:rPr>
            <w:rStyle w:val="aa"/>
            <w:lang w:val="en-US"/>
          </w:rPr>
          <w:t>https://forge.3gpp.org/rep/sa5/MnS/-/merge_requests/1363</w:t>
        </w:r>
      </w:hyperlink>
      <w:r>
        <w:t xml:space="preserve"> at commit 17e9810cf28fc10eb9833ef1f3d84416ff8a03f0</w:t>
      </w:r>
    </w:p>
    <w:p w14:paraId="087E245E" w14:textId="77777777" w:rsidR="00131685" w:rsidRPr="00840331" w:rsidRDefault="00131685" w:rsidP="00131685"/>
    <w:p w14:paraId="6A45DE39" w14:textId="77777777" w:rsidR="00131685" w:rsidRDefault="00131685" w:rsidP="001316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56B13C4" w14:textId="77777777" w:rsidR="00131685" w:rsidRPr="00A717EB" w:rsidRDefault="00131685" w:rsidP="001316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/TS28317_RanScNrm.yaml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47E1FEA0" w14:textId="77777777" w:rsidR="00131685" w:rsidRPr="008F7C23" w:rsidRDefault="00131685" w:rsidP="001316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3F21159" w14:textId="77777777" w:rsidR="00131685" w:rsidRDefault="00131685" w:rsidP="00131685">
      <w:pPr>
        <w:pStyle w:val="PL"/>
      </w:pPr>
      <w:r>
        <w:t>openapi: 3.0.1</w:t>
      </w:r>
    </w:p>
    <w:p w14:paraId="38905947" w14:textId="77777777" w:rsidR="00131685" w:rsidRDefault="00131685" w:rsidP="00131685">
      <w:pPr>
        <w:pStyle w:val="PL"/>
      </w:pPr>
      <w:r>
        <w:t>info:</w:t>
      </w:r>
    </w:p>
    <w:p w14:paraId="14BDB962" w14:textId="77777777" w:rsidR="00131685" w:rsidRDefault="00131685" w:rsidP="00131685">
      <w:pPr>
        <w:pStyle w:val="PL"/>
      </w:pPr>
      <w:r>
        <w:t xml:space="preserve">  title: RANSC NRM</w:t>
      </w:r>
    </w:p>
    <w:p w14:paraId="4D7DAE1B" w14:textId="77777777" w:rsidR="00131685" w:rsidRDefault="00131685" w:rsidP="00131685">
      <w:pPr>
        <w:pStyle w:val="PL"/>
      </w:pPr>
      <w:r>
        <w:t xml:space="preserve">  version: 18.1.0</w:t>
      </w:r>
    </w:p>
    <w:p w14:paraId="698D22EA" w14:textId="77777777" w:rsidR="00131685" w:rsidRDefault="00131685" w:rsidP="00131685">
      <w:pPr>
        <w:pStyle w:val="PL"/>
      </w:pPr>
      <w:r>
        <w:t xml:space="preserve">  description: &gt;-</w:t>
      </w:r>
    </w:p>
    <w:p w14:paraId="6681546E" w14:textId="77777777" w:rsidR="00131685" w:rsidRDefault="00131685" w:rsidP="00131685">
      <w:pPr>
        <w:pStyle w:val="PL"/>
      </w:pPr>
      <w:r>
        <w:t xml:space="preserve">    OAS 3.0.1 definition of the RANSC NRM</w:t>
      </w:r>
    </w:p>
    <w:p w14:paraId="0A90EF9C" w14:textId="77777777" w:rsidR="00131685" w:rsidRDefault="00131685" w:rsidP="00131685">
      <w:pPr>
        <w:pStyle w:val="PL"/>
      </w:pPr>
      <w:r>
        <w:t xml:space="preserve">    © 2024, 3GPP Organizational Partners (ARIB, ATIS, CCSA, ETSI, TSDSI, TTA, TTC).</w:t>
      </w:r>
    </w:p>
    <w:p w14:paraId="7544D982" w14:textId="77777777" w:rsidR="00131685" w:rsidRDefault="00131685" w:rsidP="00131685">
      <w:pPr>
        <w:pStyle w:val="PL"/>
      </w:pPr>
      <w:r>
        <w:t xml:space="preserve">    All rights reserved.</w:t>
      </w:r>
    </w:p>
    <w:p w14:paraId="6D594603" w14:textId="77777777" w:rsidR="00131685" w:rsidRDefault="00131685" w:rsidP="00131685">
      <w:pPr>
        <w:pStyle w:val="PL"/>
      </w:pPr>
      <w:r>
        <w:t>externalDocs:</w:t>
      </w:r>
    </w:p>
    <w:p w14:paraId="14DFCF9D" w14:textId="77777777" w:rsidR="00131685" w:rsidRDefault="00131685" w:rsidP="00131685">
      <w:pPr>
        <w:pStyle w:val="PL"/>
      </w:pPr>
      <w:r>
        <w:t xml:space="preserve">  description: 3GPP TS 28.317; Self-configuration of Radio Access Network Entities (RAN NEs)</w:t>
      </w:r>
    </w:p>
    <w:p w14:paraId="692C6A83" w14:textId="77777777" w:rsidR="00131685" w:rsidRDefault="00131685" w:rsidP="00131685">
      <w:pPr>
        <w:pStyle w:val="PL"/>
      </w:pPr>
      <w:r>
        <w:t xml:space="preserve">  url: http://www.3gpp.org/ftp/Specs/archive/28_series/28.317/</w:t>
      </w:r>
    </w:p>
    <w:p w14:paraId="67FF116F" w14:textId="77777777" w:rsidR="00131685" w:rsidRDefault="00131685" w:rsidP="00131685">
      <w:pPr>
        <w:pStyle w:val="PL"/>
      </w:pPr>
      <w:r>
        <w:t>paths: {}</w:t>
      </w:r>
    </w:p>
    <w:p w14:paraId="3F4CB41A" w14:textId="77777777" w:rsidR="00131685" w:rsidRDefault="00131685" w:rsidP="00131685">
      <w:pPr>
        <w:pStyle w:val="PL"/>
      </w:pPr>
      <w:r>
        <w:t>components:</w:t>
      </w:r>
    </w:p>
    <w:p w14:paraId="7CA62F0B" w14:textId="77777777" w:rsidR="00131685" w:rsidRDefault="00131685" w:rsidP="00131685">
      <w:pPr>
        <w:pStyle w:val="PL"/>
      </w:pPr>
      <w:r>
        <w:t xml:space="preserve">  schemas:</w:t>
      </w:r>
    </w:p>
    <w:p w14:paraId="0E67C4E4" w14:textId="77777777" w:rsidR="00131685" w:rsidRDefault="00131685" w:rsidP="00131685">
      <w:pPr>
        <w:pStyle w:val="PL"/>
      </w:pPr>
      <w:r>
        <w:t xml:space="preserve">       </w:t>
      </w:r>
    </w:p>
    <w:p w14:paraId="3DF9171A" w14:textId="77777777" w:rsidR="00131685" w:rsidRDefault="00131685" w:rsidP="00131685">
      <w:pPr>
        <w:pStyle w:val="PL"/>
      </w:pPr>
      <w:r>
        <w:t>#-------- Definition of types for name-containments ------</w:t>
      </w:r>
    </w:p>
    <w:p w14:paraId="17F803BC" w14:textId="77777777" w:rsidR="00131685" w:rsidRDefault="00131685" w:rsidP="00131685">
      <w:pPr>
        <w:pStyle w:val="PL"/>
      </w:pPr>
      <w:r>
        <w:t xml:space="preserve">    SubNetwork-ncO-RanScNrm:</w:t>
      </w:r>
    </w:p>
    <w:p w14:paraId="20B3FB1F" w14:textId="77777777" w:rsidR="00131685" w:rsidRDefault="00131685" w:rsidP="00131685">
      <w:pPr>
        <w:pStyle w:val="PL"/>
      </w:pPr>
      <w:r>
        <w:t xml:space="preserve">      type: object</w:t>
      </w:r>
    </w:p>
    <w:p w14:paraId="33B5941A" w14:textId="77777777" w:rsidR="00131685" w:rsidRDefault="00131685" w:rsidP="00131685">
      <w:pPr>
        <w:pStyle w:val="PL"/>
      </w:pPr>
      <w:r>
        <w:t xml:space="preserve">      properties:</w:t>
      </w:r>
    </w:p>
    <w:p w14:paraId="57FF79FE" w14:textId="77777777" w:rsidR="00131685" w:rsidRDefault="00131685" w:rsidP="00131685">
      <w:pPr>
        <w:pStyle w:val="PL"/>
      </w:pPr>
      <w:r>
        <w:t xml:space="preserve">        ScMgmtProfile:</w:t>
      </w:r>
    </w:p>
    <w:p w14:paraId="7EF7E939" w14:textId="77777777" w:rsidR="00131685" w:rsidRDefault="00131685" w:rsidP="00131685">
      <w:pPr>
        <w:pStyle w:val="PL"/>
      </w:pPr>
      <w:r>
        <w:t xml:space="preserve">          $ref: '#/components/schemas/ScMgmtProfile-Multiple'</w:t>
      </w:r>
    </w:p>
    <w:p w14:paraId="07BB3BC0" w14:textId="77777777" w:rsidR="00131685" w:rsidRDefault="00131685" w:rsidP="00131685">
      <w:pPr>
        <w:pStyle w:val="PL"/>
      </w:pPr>
      <w:r>
        <w:t xml:space="preserve">        Sc_Process:</w:t>
      </w:r>
    </w:p>
    <w:p w14:paraId="34EFFAF5" w14:textId="77777777" w:rsidR="00131685" w:rsidRDefault="00131685" w:rsidP="00131685">
      <w:pPr>
        <w:pStyle w:val="PL"/>
      </w:pPr>
      <w:r>
        <w:t xml:space="preserve">          $ref: '#/components/schemas/Sc_Process-Multiple'</w:t>
      </w:r>
    </w:p>
    <w:p w14:paraId="757B6A68" w14:textId="77777777" w:rsidR="00131685" w:rsidRDefault="00131685" w:rsidP="00131685">
      <w:pPr>
        <w:pStyle w:val="PL"/>
      </w:pPr>
    </w:p>
    <w:p w14:paraId="1AAE1D15" w14:textId="77777777" w:rsidR="00131685" w:rsidRDefault="00131685" w:rsidP="00131685">
      <w:pPr>
        <w:pStyle w:val="PL"/>
      </w:pPr>
      <w:r>
        <w:t xml:space="preserve">#-------Definition of IOCs ----------# </w:t>
      </w:r>
    </w:p>
    <w:p w14:paraId="249E6780" w14:textId="77777777" w:rsidR="00131685" w:rsidRDefault="00131685" w:rsidP="00131685">
      <w:pPr>
        <w:pStyle w:val="PL"/>
      </w:pPr>
    </w:p>
    <w:p w14:paraId="6BF56E2B" w14:textId="77777777" w:rsidR="00131685" w:rsidRDefault="00131685" w:rsidP="00131685">
      <w:pPr>
        <w:pStyle w:val="PL"/>
      </w:pPr>
      <w:r>
        <w:t xml:space="preserve">    ScMgmtProfile-Single:</w:t>
      </w:r>
    </w:p>
    <w:p w14:paraId="41904B33" w14:textId="77777777" w:rsidR="00131685" w:rsidRDefault="00131685" w:rsidP="00131685">
      <w:pPr>
        <w:pStyle w:val="PL"/>
      </w:pPr>
      <w:r>
        <w:t xml:space="preserve">      description: &gt;-</w:t>
      </w:r>
    </w:p>
    <w:p w14:paraId="57A1CCCD" w14:textId="77777777" w:rsidR="00131685" w:rsidRDefault="00131685" w:rsidP="00131685">
      <w:pPr>
        <w:pStyle w:val="PL"/>
      </w:pPr>
      <w:r>
        <w:t xml:space="preserve">        The ScMgmtProfile represents MnS Consumer's requirements for self-configuration management </w:t>
      </w:r>
    </w:p>
    <w:p w14:paraId="753AB62D" w14:textId="77777777" w:rsidR="00131685" w:rsidRDefault="00131685" w:rsidP="00131685">
      <w:pPr>
        <w:pStyle w:val="PL"/>
      </w:pPr>
      <w:r>
        <w:t xml:space="preserve">        for a set of RAN NEs or RAN NE types.</w:t>
      </w:r>
    </w:p>
    <w:p w14:paraId="686BD727" w14:textId="77777777" w:rsidR="00131685" w:rsidRDefault="00131685" w:rsidP="00131685">
      <w:pPr>
        <w:pStyle w:val="PL"/>
      </w:pPr>
      <w:r>
        <w:t xml:space="preserve">      allOf:</w:t>
      </w:r>
    </w:p>
    <w:p w14:paraId="0C29E849" w14:textId="77777777" w:rsidR="00131685" w:rsidRDefault="00131685" w:rsidP="00131685">
      <w:pPr>
        <w:pStyle w:val="PL"/>
      </w:pPr>
      <w:r>
        <w:t xml:space="preserve">      - $ref: 'TS28623_GenericNrm.yaml#/components/schemas/Top'</w:t>
      </w:r>
    </w:p>
    <w:p w14:paraId="3EC0E853" w14:textId="77777777" w:rsidR="00131685" w:rsidRDefault="00131685" w:rsidP="00131685">
      <w:pPr>
        <w:pStyle w:val="PL"/>
      </w:pPr>
      <w:r>
        <w:t xml:space="preserve">      - type: object</w:t>
      </w:r>
    </w:p>
    <w:p w14:paraId="099D8DA6" w14:textId="77777777" w:rsidR="00131685" w:rsidRDefault="00131685" w:rsidP="00131685">
      <w:pPr>
        <w:pStyle w:val="PL"/>
      </w:pPr>
      <w:r>
        <w:t xml:space="preserve">        properties:</w:t>
      </w:r>
    </w:p>
    <w:p w14:paraId="7C4FD671" w14:textId="77777777" w:rsidR="00131685" w:rsidRDefault="00131685" w:rsidP="00131685">
      <w:pPr>
        <w:pStyle w:val="PL"/>
      </w:pPr>
      <w:r>
        <w:t xml:space="preserve">          nEInformation:</w:t>
      </w:r>
    </w:p>
    <w:p w14:paraId="1DE2B5A6" w14:textId="77777777" w:rsidR="00131685" w:rsidRDefault="00131685" w:rsidP="00131685">
      <w:pPr>
        <w:pStyle w:val="PL"/>
      </w:pPr>
      <w:r>
        <w:t xml:space="preserve">            type: array</w:t>
      </w:r>
    </w:p>
    <w:p w14:paraId="1D5F59E1" w14:textId="77777777" w:rsidR="00131685" w:rsidRDefault="00131685" w:rsidP="00131685">
      <w:pPr>
        <w:pStyle w:val="PL"/>
      </w:pPr>
      <w:r>
        <w:t xml:space="preserve">            items:</w:t>
      </w:r>
    </w:p>
    <w:p w14:paraId="6E07C588" w14:textId="77777777" w:rsidR="00131685" w:rsidRDefault="00131685" w:rsidP="00131685">
      <w:pPr>
        <w:pStyle w:val="PL"/>
      </w:pPr>
      <w:r>
        <w:t xml:space="preserve">              $ref: '#/components/schemas/NEInfomration'</w:t>
      </w:r>
    </w:p>
    <w:p w14:paraId="3B31E679" w14:textId="77777777" w:rsidR="00131685" w:rsidRDefault="00131685" w:rsidP="00131685">
      <w:pPr>
        <w:pStyle w:val="PL"/>
      </w:pPr>
      <w:r>
        <w:t xml:space="preserve">            description: &gt;-</w:t>
      </w:r>
    </w:p>
    <w:p w14:paraId="04637160" w14:textId="77777777" w:rsidR="00131685" w:rsidRDefault="00131685" w:rsidP="00131685">
      <w:pPr>
        <w:pStyle w:val="PL"/>
      </w:pPr>
      <w:r>
        <w:t xml:space="preserve">              This attribute defines the NE Type(s) or the NE instance(s) for which this </w:t>
      </w:r>
    </w:p>
    <w:p w14:paraId="760112F0" w14:textId="77777777" w:rsidR="00131685" w:rsidRDefault="00131685" w:rsidP="00131685">
      <w:pPr>
        <w:pStyle w:val="PL"/>
      </w:pPr>
      <w:r>
        <w:t xml:space="preserve">              ScMgmtProfile instance is valid.</w:t>
      </w:r>
    </w:p>
    <w:p w14:paraId="224081B1" w14:textId="77777777" w:rsidR="00131685" w:rsidRDefault="00131685" w:rsidP="00131685">
      <w:pPr>
        <w:pStyle w:val="PL"/>
      </w:pPr>
      <w:r>
        <w:t xml:space="preserve">          configDataFileLocation:</w:t>
      </w:r>
    </w:p>
    <w:p w14:paraId="1FBC2A8F" w14:textId="77777777" w:rsidR="00131685" w:rsidRDefault="00131685" w:rsidP="00131685">
      <w:pPr>
        <w:pStyle w:val="PL"/>
      </w:pPr>
      <w:r>
        <w:t xml:space="preserve">            $ref: 'TS28623_ComDefs.yaml#/components/schemas/Uri'</w:t>
      </w:r>
    </w:p>
    <w:p w14:paraId="10B97FD3" w14:textId="77777777" w:rsidR="00131685" w:rsidRDefault="00131685" w:rsidP="00131685">
      <w:pPr>
        <w:pStyle w:val="PL"/>
      </w:pPr>
    </w:p>
    <w:p w14:paraId="37698D41" w14:textId="77777777" w:rsidR="00131685" w:rsidRDefault="00131685" w:rsidP="00131685">
      <w:pPr>
        <w:pStyle w:val="PL"/>
      </w:pPr>
      <w:r>
        <w:t xml:space="preserve">    Sc_Process-Single:</w:t>
      </w:r>
    </w:p>
    <w:p w14:paraId="675CDB04" w14:textId="77777777" w:rsidR="00131685" w:rsidRDefault="00131685" w:rsidP="00131685">
      <w:pPr>
        <w:pStyle w:val="PL"/>
      </w:pPr>
      <w:r>
        <w:t xml:space="preserve">      description: &gt;-</w:t>
      </w:r>
    </w:p>
    <w:p w14:paraId="704B1193" w14:textId="77777777" w:rsidR="00131685" w:rsidRDefault="00131685" w:rsidP="00131685">
      <w:pPr>
        <w:pStyle w:val="PL"/>
      </w:pPr>
      <w:r>
        <w:t xml:space="preserve">        This IOC represents the self-configuration process for a RAN NE, which allows the MnS </w:t>
      </w:r>
    </w:p>
    <w:p w14:paraId="0AEE2E8A" w14:textId="77777777" w:rsidR="00131685" w:rsidRDefault="00131685" w:rsidP="00131685">
      <w:pPr>
        <w:pStyle w:val="PL"/>
      </w:pPr>
      <w:r>
        <w:t xml:space="preserve">        Consumer to be informed about the current situation of the Self Configuration process.</w:t>
      </w:r>
    </w:p>
    <w:p w14:paraId="6E7C1A9A" w14:textId="77777777" w:rsidR="00131685" w:rsidRDefault="00131685" w:rsidP="00131685">
      <w:pPr>
        <w:pStyle w:val="PL"/>
      </w:pPr>
      <w:r>
        <w:t xml:space="preserve">        When the automated management process for an RAN NE starts, an instance of the Sc_Process </w:t>
      </w:r>
    </w:p>
    <w:p w14:paraId="2A15882C" w14:textId="77777777" w:rsidR="00131685" w:rsidRDefault="00131685" w:rsidP="00131685">
      <w:pPr>
        <w:pStyle w:val="PL"/>
      </w:pPr>
      <w:r>
        <w:t xml:space="preserve">        is created automatically by the MnS Producer and informed to MnS consumer.</w:t>
      </w:r>
    </w:p>
    <w:p w14:paraId="1715CE23" w14:textId="77777777" w:rsidR="00131685" w:rsidRDefault="00131685" w:rsidP="00131685">
      <w:pPr>
        <w:pStyle w:val="PL"/>
      </w:pPr>
      <w:r>
        <w:t xml:space="preserve">      allOf:</w:t>
      </w:r>
    </w:p>
    <w:p w14:paraId="3A91D980" w14:textId="77777777" w:rsidR="00131685" w:rsidRDefault="00131685" w:rsidP="00131685">
      <w:pPr>
        <w:pStyle w:val="PL"/>
      </w:pPr>
      <w:r>
        <w:t xml:space="preserve">      - $ref: 'TS28623_GenericNrm.yaml#/components/schemas/Top'</w:t>
      </w:r>
    </w:p>
    <w:p w14:paraId="0851D39A" w14:textId="77777777" w:rsidR="00131685" w:rsidRDefault="00131685" w:rsidP="00131685">
      <w:pPr>
        <w:pStyle w:val="PL"/>
      </w:pPr>
      <w:r>
        <w:t xml:space="preserve">      - type: object</w:t>
      </w:r>
    </w:p>
    <w:p w14:paraId="462F7517" w14:textId="77777777" w:rsidR="00131685" w:rsidRDefault="00131685" w:rsidP="00131685">
      <w:pPr>
        <w:pStyle w:val="PL"/>
      </w:pPr>
      <w:r>
        <w:t xml:space="preserve">        properties:</w:t>
      </w:r>
    </w:p>
    <w:p w14:paraId="25ABCB66" w14:textId="77777777" w:rsidR="00131685" w:rsidRDefault="00131685" w:rsidP="00131685">
      <w:pPr>
        <w:pStyle w:val="PL"/>
      </w:pPr>
      <w:r>
        <w:t xml:space="preserve">          nEIdentification:</w:t>
      </w:r>
    </w:p>
    <w:p w14:paraId="4AA6CBF0" w14:textId="77777777" w:rsidR="00131685" w:rsidRDefault="00131685" w:rsidP="00131685">
      <w:pPr>
        <w:pStyle w:val="PL"/>
      </w:pPr>
      <w:r>
        <w:t xml:space="preserve">            $ref: '#/components/schemas/NEIdentification'</w:t>
      </w:r>
    </w:p>
    <w:p w14:paraId="7BEAA5C1" w14:textId="77777777" w:rsidR="00131685" w:rsidRDefault="00131685" w:rsidP="00131685">
      <w:pPr>
        <w:pStyle w:val="PL"/>
      </w:pPr>
      <w:r>
        <w:t xml:space="preserve">          scProcessMonitor:</w:t>
      </w:r>
    </w:p>
    <w:p w14:paraId="73E5C8B5" w14:textId="77777777" w:rsidR="00131685" w:rsidRDefault="00131685" w:rsidP="00131685">
      <w:pPr>
        <w:pStyle w:val="PL"/>
      </w:pPr>
      <w:r>
        <w:t xml:space="preserve">            $ref: '#/components/schemas/ScProcessMonitor'</w:t>
      </w:r>
    </w:p>
    <w:p w14:paraId="5151C1A9" w14:textId="77777777" w:rsidR="00131685" w:rsidRDefault="00131685" w:rsidP="00131685">
      <w:pPr>
        <w:pStyle w:val="PL"/>
      </w:pPr>
      <w:r>
        <w:t xml:space="preserve">          cancelScProcess:</w:t>
      </w:r>
    </w:p>
    <w:p w14:paraId="487F5E9D" w14:textId="77777777" w:rsidR="00131685" w:rsidRDefault="00131685" w:rsidP="00131685">
      <w:pPr>
        <w:pStyle w:val="PL"/>
      </w:pPr>
      <w:r>
        <w:t xml:space="preserve">            type: string</w:t>
      </w:r>
    </w:p>
    <w:p w14:paraId="595D8E4A" w14:textId="77777777" w:rsidR="00131685" w:rsidRDefault="00131685" w:rsidP="00131685">
      <w:pPr>
        <w:pStyle w:val="PL"/>
      </w:pPr>
      <w:r>
        <w:t xml:space="preserve">            enum:</w:t>
      </w:r>
    </w:p>
    <w:p w14:paraId="7528A43E" w14:textId="77777777" w:rsidR="00131685" w:rsidRDefault="00131685" w:rsidP="00131685">
      <w:pPr>
        <w:pStyle w:val="PL"/>
      </w:pPr>
      <w:r>
        <w:t xml:space="preserve">              - TRUE</w:t>
      </w:r>
    </w:p>
    <w:p w14:paraId="3331C5ED" w14:textId="77777777" w:rsidR="00131685" w:rsidRDefault="00131685" w:rsidP="00131685">
      <w:pPr>
        <w:pStyle w:val="PL"/>
      </w:pPr>
      <w:r>
        <w:t xml:space="preserve">              - FALSE</w:t>
      </w:r>
    </w:p>
    <w:p w14:paraId="1782E20D" w14:textId="77777777" w:rsidR="00131685" w:rsidRDefault="00131685" w:rsidP="00131685">
      <w:pPr>
        <w:pStyle w:val="PL"/>
      </w:pPr>
      <w:r>
        <w:t xml:space="preserve">            description: &gt;-</w:t>
      </w:r>
    </w:p>
    <w:p w14:paraId="1326D51B" w14:textId="77777777" w:rsidR="00131685" w:rsidRDefault="00131685" w:rsidP="00131685">
      <w:pPr>
        <w:pStyle w:val="PL"/>
      </w:pPr>
      <w:r>
        <w:t xml:space="preserve">              Setting this attribute to "TRUE" cancels the self configuration process. </w:t>
      </w:r>
    </w:p>
    <w:p w14:paraId="53CA321E" w14:textId="77777777" w:rsidR="00131685" w:rsidRDefault="00131685" w:rsidP="00131685">
      <w:pPr>
        <w:pStyle w:val="PL"/>
      </w:pPr>
      <w:r>
        <w:lastRenderedPageBreak/>
        <w:t xml:space="preserve">          scMgmtProfileRef:</w:t>
      </w:r>
    </w:p>
    <w:p w14:paraId="0EF1836A" w14:textId="77777777" w:rsidR="00131685" w:rsidRDefault="00131685" w:rsidP="00131685">
      <w:pPr>
        <w:pStyle w:val="PL"/>
        <w:rPr>
          <w:ins w:id="2" w:author="ruiyue"/>
        </w:rPr>
      </w:pPr>
      <w:ins w:id="3" w:author="ruiyue">
        <w:r>
          <w:t xml:space="preserve">             $ref: 'TS28623_ComDefs.yaml#/components/schemas/DnRo'</w:t>
        </w:r>
      </w:ins>
    </w:p>
    <w:p w14:paraId="624B3D2B" w14:textId="77777777" w:rsidR="00131685" w:rsidRDefault="00131685" w:rsidP="00131685">
      <w:pPr>
        <w:pStyle w:val="PL"/>
        <w:rPr>
          <w:del w:id="4" w:author="ruiyue"/>
        </w:rPr>
      </w:pPr>
      <w:del w:id="5" w:author="ruiyue">
        <w:r>
          <w:delText xml:space="preserve">             $ref: 'TS28623_ComDefs.yaml#/components/schemas/Dn'</w:delText>
        </w:r>
      </w:del>
    </w:p>
    <w:p w14:paraId="7B767548" w14:textId="77777777" w:rsidR="00131685" w:rsidRDefault="00131685" w:rsidP="00131685">
      <w:pPr>
        <w:pStyle w:val="PL"/>
      </w:pPr>
      <w:r>
        <w:t xml:space="preserve">#-------Definition of IOCs ----------# </w:t>
      </w:r>
    </w:p>
    <w:p w14:paraId="0A7E431F" w14:textId="77777777" w:rsidR="00131685" w:rsidRDefault="00131685" w:rsidP="00131685">
      <w:pPr>
        <w:pStyle w:val="PL"/>
      </w:pPr>
    </w:p>
    <w:p w14:paraId="28E1A865" w14:textId="77777777" w:rsidR="00131685" w:rsidRDefault="00131685" w:rsidP="00131685">
      <w:pPr>
        <w:pStyle w:val="PL"/>
      </w:pPr>
    </w:p>
    <w:p w14:paraId="74060401" w14:textId="77777777" w:rsidR="00131685" w:rsidRDefault="00131685" w:rsidP="00131685">
      <w:pPr>
        <w:pStyle w:val="PL"/>
      </w:pPr>
      <w:r>
        <w:t xml:space="preserve">#-------Definition of Data types ----------#  </w:t>
      </w:r>
    </w:p>
    <w:p w14:paraId="25D487FC" w14:textId="77777777" w:rsidR="00131685" w:rsidRDefault="00131685" w:rsidP="00131685">
      <w:pPr>
        <w:pStyle w:val="PL"/>
      </w:pPr>
      <w:r>
        <w:t xml:space="preserve">    NEType:</w:t>
      </w:r>
    </w:p>
    <w:p w14:paraId="65719E7E" w14:textId="77777777" w:rsidR="00131685" w:rsidRDefault="00131685" w:rsidP="00131685">
      <w:pPr>
        <w:pStyle w:val="PL"/>
      </w:pPr>
      <w:r>
        <w:t xml:space="preserve">      type: string</w:t>
      </w:r>
    </w:p>
    <w:p w14:paraId="52DA40B5" w14:textId="77777777" w:rsidR="00131685" w:rsidRDefault="00131685" w:rsidP="00131685">
      <w:pPr>
        <w:pStyle w:val="PL"/>
      </w:pPr>
      <w:r>
        <w:t xml:space="preserve">      description: It defines the type of RAN NE </w:t>
      </w:r>
    </w:p>
    <w:p w14:paraId="19F1400A" w14:textId="77777777" w:rsidR="00131685" w:rsidRDefault="00131685" w:rsidP="00131685">
      <w:pPr>
        <w:pStyle w:val="PL"/>
      </w:pPr>
      <w:r>
        <w:t xml:space="preserve">    GnbId:</w:t>
      </w:r>
    </w:p>
    <w:p w14:paraId="573282C4" w14:textId="77777777" w:rsidR="00131685" w:rsidRDefault="00131685" w:rsidP="00131685">
      <w:pPr>
        <w:pStyle w:val="PL"/>
      </w:pPr>
      <w:r>
        <w:t xml:space="preserve">      type: integer</w:t>
      </w:r>
    </w:p>
    <w:p w14:paraId="47CF8FD1" w14:textId="77777777" w:rsidR="00131685" w:rsidRDefault="00131685" w:rsidP="00131685">
      <w:pPr>
        <w:pStyle w:val="PL"/>
      </w:pPr>
      <w:r>
        <w:t xml:space="preserve">      minimum: 0</w:t>
      </w:r>
    </w:p>
    <w:p w14:paraId="00CD0D03" w14:textId="77777777" w:rsidR="00131685" w:rsidRDefault="00131685" w:rsidP="00131685">
      <w:pPr>
        <w:pStyle w:val="PL"/>
      </w:pPr>
      <w:r>
        <w:t xml:space="preserve">      maximum: 4294967295</w:t>
      </w:r>
    </w:p>
    <w:p w14:paraId="5578D586" w14:textId="77777777" w:rsidR="00131685" w:rsidRDefault="00131685" w:rsidP="00131685">
      <w:pPr>
        <w:pStyle w:val="PL"/>
      </w:pPr>
      <w:r>
        <w:t xml:space="preserve">      description: It is the identity of gNB      </w:t>
      </w:r>
    </w:p>
    <w:p w14:paraId="17A460AE" w14:textId="77777777" w:rsidR="00131685" w:rsidRDefault="00131685" w:rsidP="00131685">
      <w:pPr>
        <w:pStyle w:val="PL"/>
      </w:pPr>
      <w:r>
        <w:t xml:space="preserve">    EnbId:</w:t>
      </w:r>
    </w:p>
    <w:p w14:paraId="181DC0D7" w14:textId="77777777" w:rsidR="00131685" w:rsidRDefault="00131685" w:rsidP="00131685">
      <w:pPr>
        <w:pStyle w:val="PL"/>
      </w:pPr>
      <w:r>
        <w:t xml:space="preserve">      type: string</w:t>
      </w:r>
    </w:p>
    <w:p w14:paraId="487BB279" w14:textId="77777777" w:rsidR="00131685" w:rsidRDefault="00131685" w:rsidP="00131685">
      <w:pPr>
        <w:pStyle w:val="PL"/>
      </w:pPr>
      <w:r>
        <w:t xml:space="preserve">      minimum: 0</w:t>
      </w:r>
    </w:p>
    <w:p w14:paraId="4C7AB8E7" w14:textId="77777777" w:rsidR="00131685" w:rsidRDefault="00131685" w:rsidP="00131685">
      <w:pPr>
        <w:pStyle w:val="PL"/>
      </w:pPr>
      <w:r>
        <w:t xml:space="preserve">      maximum: 268435455</w:t>
      </w:r>
    </w:p>
    <w:p w14:paraId="1B1453CE" w14:textId="77777777" w:rsidR="00131685" w:rsidRDefault="00131685" w:rsidP="00131685">
      <w:pPr>
        <w:pStyle w:val="PL"/>
      </w:pPr>
      <w:r>
        <w:t xml:space="preserve">      description: It is the identity of ng-eNB        </w:t>
      </w:r>
    </w:p>
    <w:p w14:paraId="75DFD029" w14:textId="77777777" w:rsidR="00131685" w:rsidRDefault="00131685" w:rsidP="00131685">
      <w:pPr>
        <w:pStyle w:val="PL"/>
      </w:pPr>
      <w:r>
        <w:t xml:space="preserve">    NEIdentification:</w:t>
      </w:r>
    </w:p>
    <w:p w14:paraId="2641BC4B" w14:textId="77777777" w:rsidR="00131685" w:rsidRDefault="00131685" w:rsidP="00131685">
      <w:pPr>
        <w:pStyle w:val="PL"/>
      </w:pPr>
      <w:r>
        <w:t xml:space="preserve">      oneOf:</w:t>
      </w:r>
    </w:p>
    <w:p w14:paraId="42E1456A" w14:textId="77777777" w:rsidR="00131685" w:rsidRDefault="00131685" w:rsidP="00131685">
      <w:pPr>
        <w:pStyle w:val="PL"/>
      </w:pPr>
      <w:r>
        <w:t xml:space="preserve">        - $ref: '#/components/schemas/EnbId'</w:t>
      </w:r>
    </w:p>
    <w:p w14:paraId="5730C7E0" w14:textId="77777777" w:rsidR="00131685" w:rsidRDefault="00131685" w:rsidP="00131685">
      <w:pPr>
        <w:pStyle w:val="PL"/>
      </w:pPr>
      <w:r>
        <w:t xml:space="preserve">        - $ref: '#/components/schemas/GnbId' </w:t>
      </w:r>
    </w:p>
    <w:p w14:paraId="0570CA73" w14:textId="77777777" w:rsidR="00131685" w:rsidRDefault="00131685" w:rsidP="00131685">
      <w:pPr>
        <w:pStyle w:val="PL"/>
      </w:pPr>
      <w:r>
        <w:t xml:space="preserve">        - $ref: 'TS28623_ComDefs.yaml#/components/schemas/Dn'</w:t>
      </w:r>
    </w:p>
    <w:p w14:paraId="53134ABC" w14:textId="77777777" w:rsidR="00131685" w:rsidRDefault="00131685" w:rsidP="00131685">
      <w:pPr>
        <w:pStyle w:val="PL"/>
      </w:pPr>
      <w:r>
        <w:t xml:space="preserve">    NEInfomration:</w:t>
      </w:r>
    </w:p>
    <w:p w14:paraId="2626E78A" w14:textId="77777777" w:rsidR="00131685" w:rsidRDefault="00131685" w:rsidP="00131685">
      <w:pPr>
        <w:pStyle w:val="PL"/>
      </w:pPr>
      <w:r>
        <w:t xml:space="preserve">      description: &gt;-</w:t>
      </w:r>
    </w:p>
    <w:p w14:paraId="3D8D596C" w14:textId="77777777" w:rsidR="00131685" w:rsidRDefault="00131685" w:rsidP="00131685">
      <w:pPr>
        <w:pStyle w:val="PL"/>
      </w:pPr>
      <w:r>
        <w:t xml:space="preserve">        It defines the NE Type or the NE instance for which this</w:t>
      </w:r>
    </w:p>
    <w:p w14:paraId="72AC583A" w14:textId="77777777" w:rsidR="00131685" w:rsidRDefault="00131685" w:rsidP="00131685">
      <w:pPr>
        <w:pStyle w:val="PL"/>
      </w:pPr>
      <w:r>
        <w:t xml:space="preserve">        ScMgmtProfile instance is valid.</w:t>
      </w:r>
    </w:p>
    <w:p w14:paraId="58C19AA9" w14:textId="77777777" w:rsidR="00131685" w:rsidRDefault="00131685" w:rsidP="00131685">
      <w:pPr>
        <w:pStyle w:val="PL"/>
      </w:pPr>
      <w:r>
        <w:t xml:space="preserve">      anyOf:</w:t>
      </w:r>
    </w:p>
    <w:p w14:paraId="16572D53" w14:textId="77777777" w:rsidR="00131685" w:rsidRDefault="00131685" w:rsidP="00131685">
      <w:pPr>
        <w:pStyle w:val="PL"/>
      </w:pPr>
      <w:r>
        <w:t xml:space="preserve">        - $ref: '#/components/schemas/NEType'</w:t>
      </w:r>
    </w:p>
    <w:p w14:paraId="29727A28" w14:textId="77777777" w:rsidR="00131685" w:rsidRDefault="00131685" w:rsidP="00131685">
      <w:pPr>
        <w:pStyle w:val="PL"/>
      </w:pPr>
      <w:r>
        <w:t xml:space="preserve">        - $ref: '#/components/schemas/NEIdentification'          </w:t>
      </w:r>
    </w:p>
    <w:p w14:paraId="27C5226E" w14:textId="77777777" w:rsidR="00131685" w:rsidRDefault="00131685" w:rsidP="00131685">
      <w:pPr>
        <w:pStyle w:val="PL"/>
      </w:pPr>
      <w:r>
        <w:t xml:space="preserve">    ScProcessMonitor:</w:t>
      </w:r>
    </w:p>
    <w:p w14:paraId="50C69DE4" w14:textId="77777777" w:rsidR="00131685" w:rsidRDefault="00131685" w:rsidP="00131685">
      <w:pPr>
        <w:pStyle w:val="PL"/>
      </w:pPr>
      <w:r>
        <w:t xml:space="preserve">      description: &gt;-</w:t>
      </w:r>
    </w:p>
    <w:p w14:paraId="6EA41C0D" w14:textId="77777777" w:rsidR="00131685" w:rsidRDefault="00131685" w:rsidP="00131685">
      <w:pPr>
        <w:pStyle w:val="PL"/>
      </w:pPr>
      <w:r>
        <w:t xml:space="preserve">        This data type is the "ProcessMonitor" data type with specialisations</w:t>
      </w:r>
    </w:p>
    <w:p w14:paraId="28D511F7" w14:textId="77777777" w:rsidR="00131685" w:rsidRDefault="00131685" w:rsidP="00131685">
      <w:pPr>
        <w:pStyle w:val="PL"/>
      </w:pPr>
      <w:r>
        <w:t xml:space="preserve">        for usage in the RANSC management for monitoring for the self configuration process.</w:t>
      </w:r>
    </w:p>
    <w:p w14:paraId="111EF24C" w14:textId="77777777" w:rsidR="00131685" w:rsidRDefault="00131685" w:rsidP="00131685">
      <w:pPr>
        <w:pStyle w:val="PL"/>
      </w:pPr>
      <w:r>
        <w:t xml:space="preserve">      type: object</w:t>
      </w:r>
    </w:p>
    <w:p w14:paraId="6B41FE9C" w14:textId="77777777" w:rsidR="00131685" w:rsidRDefault="00131685" w:rsidP="00131685">
      <w:pPr>
        <w:pStyle w:val="PL"/>
      </w:pPr>
      <w:r>
        <w:t xml:space="preserve">      properties:</w:t>
      </w:r>
    </w:p>
    <w:p w14:paraId="5DD19EEE" w14:textId="77777777" w:rsidR="00131685" w:rsidRDefault="00131685" w:rsidP="00131685">
      <w:pPr>
        <w:pStyle w:val="PL"/>
        <w:rPr>
          <w:ins w:id="6" w:author="ruiyue"/>
        </w:rPr>
      </w:pPr>
      <w:ins w:id="7" w:author="ruiyue">
        <w:r>
          <w:t xml:space="preserve">        id:</w:t>
        </w:r>
      </w:ins>
    </w:p>
    <w:p w14:paraId="4DCAFED4" w14:textId="77777777" w:rsidR="00131685" w:rsidRDefault="00131685" w:rsidP="00131685">
      <w:pPr>
        <w:pStyle w:val="PL"/>
        <w:rPr>
          <w:del w:id="8" w:author="ruiyue"/>
        </w:rPr>
      </w:pPr>
      <w:del w:id="9" w:author="ruiyue">
        <w:r>
          <w:delText xml:space="preserve">        jobId:</w:delText>
        </w:r>
      </w:del>
    </w:p>
    <w:p w14:paraId="7F9EFA35" w14:textId="77777777" w:rsidR="00131685" w:rsidRDefault="00131685" w:rsidP="00131685">
      <w:pPr>
        <w:pStyle w:val="PL"/>
      </w:pPr>
      <w:r>
        <w:t xml:space="preserve">          type: string</w:t>
      </w:r>
    </w:p>
    <w:p w14:paraId="10F1B260" w14:textId="77777777" w:rsidR="00131685" w:rsidRDefault="00131685" w:rsidP="00131685">
      <w:pPr>
        <w:pStyle w:val="PL"/>
        <w:rPr>
          <w:ins w:id="10" w:author="ruiyue"/>
        </w:rPr>
      </w:pPr>
      <w:ins w:id="11" w:author="ruiyue">
        <w:r>
          <w:t xml:space="preserve">          readOnly: true</w:t>
        </w:r>
      </w:ins>
    </w:p>
    <w:p w14:paraId="2354CEBD" w14:textId="77777777" w:rsidR="00131685" w:rsidRDefault="00131685" w:rsidP="00131685">
      <w:pPr>
        <w:pStyle w:val="PL"/>
      </w:pPr>
      <w:r>
        <w:t xml:space="preserve">        status:</w:t>
      </w:r>
    </w:p>
    <w:p w14:paraId="078BF58A" w14:textId="77777777" w:rsidR="00131685" w:rsidRDefault="00131685" w:rsidP="00131685">
      <w:pPr>
        <w:pStyle w:val="PL"/>
      </w:pPr>
      <w:r>
        <w:t xml:space="preserve">          type: string</w:t>
      </w:r>
    </w:p>
    <w:p w14:paraId="1F57708C" w14:textId="77777777" w:rsidR="00131685" w:rsidRDefault="00131685" w:rsidP="00131685">
      <w:pPr>
        <w:pStyle w:val="PL"/>
      </w:pPr>
      <w:r>
        <w:t xml:space="preserve">          enum:</w:t>
      </w:r>
    </w:p>
    <w:p w14:paraId="78857449" w14:textId="77777777" w:rsidR="00131685" w:rsidRDefault="00131685" w:rsidP="00131685">
      <w:pPr>
        <w:pStyle w:val="PL"/>
      </w:pPr>
      <w:r>
        <w:t xml:space="preserve">            - NOT_STARTED</w:t>
      </w:r>
    </w:p>
    <w:p w14:paraId="32CB1506" w14:textId="77777777" w:rsidR="00131685" w:rsidRDefault="00131685" w:rsidP="00131685">
      <w:pPr>
        <w:pStyle w:val="PL"/>
      </w:pPr>
      <w:r>
        <w:t xml:space="preserve">            - RUNNING</w:t>
      </w:r>
    </w:p>
    <w:p w14:paraId="33F24E70" w14:textId="77777777" w:rsidR="00131685" w:rsidRDefault="00131685" w:rsidP="00131685">
      <w:pPr>
        <w:pStyle w:val="PL"/>
      </w:pPr>
      <w:r>
        <w:t xml:space="preserve">            - FINSHED</w:t>
      </w:r>
    </w:p>
    <w:p w14:paraId="71B7EE8F" w14:textId="77777777" w:rsidR="00131685" w:rsidRDefault="00131685" w:rsidP="00131685">
      <w:pPr>
        <w:pStyle w:val="PL"/>
      </w:pPr>
      <w:r>
        <w:t xml:space="preserve">            - FAILED</w:t>
      </w:r>
    </w:p>
    <w:p w14:paraId="3847D5EA" w14:textId="77777777" w:rsidR="00131685" w:rsidRDefault="00131685" w:rsidP="00131685">
      <w:pPr>
        <w:pStyle w:val="PL"/>
      </w:pPr>
      <w:r>
        <w:t xml:space="preserve">            - CANCELLING</w:t>
      </w:r>
    </w:p>
    <w:p w14:paraId="36E6567D" w14:textId="77777777" w:rsidR="00131685" w:rsidRDefault="00131685" w:rsidP="00131685">
      <w:pPr>
        <w:pStyle w:val="PL"/>
      </w:pPr>
      <w:r>
        <w:t xml:space="preserve">            - CANCELLED</w:t>
      </w:r>
    </w:p>
    <w:p w14:paraId="3D90C324" w14:textId="77777777" w:rsidR="00131685" w:rsidRDefault="00131685" w:rsidP="00131685">
      <w:pPr>
        <w:pStyle w:val="PL"/>
        <w:rPr>
          <w:ins w:id="12" w:author="ruiyue"/>
        </w:rPr>
      </w:pPr>
      <w:ins w:id="13" w:author="ruiyue">
        <w:r>
          <w:t xml:space="preserve">          readOnly: true  </w:t>
        </w:r>
      </w:ins>
    </w:p>
    <w:p w14:paraId="759B0BB9" w14:textId="77777777" w:rsidR="00131685" w:rsidRDefault="00131685" w:rsidP="00131685">
      <w:pPr>
        <w:pStyle w:val="PL"/>
      </w:pPr>
      <w:r>
        <w:t xml:space="preserve">        progressPercentage:</w:t>
      </w:r>
    </w:p>
    <w:p w14:paraId="581DBBA1" w14:textId="77777777" w:rsidR="00131685" w:rsidRDefault="00131685" w:rsidP="00131685">
      <w:pPr>
        <w:pStyle w:val="PL"/>
      </w:pPr>
      <w:r>
        <w:t xml:space="preserve">          type: integer</w:t>
      </w:r>
    </w:p>
    <w:p w14:paraId="07B40069" w14:textId="77777777" w:rsidR="00131685" w:rsidRDefault="00131685" w:rsidP="00131685">
      <w:pPr>
        <w:pStyle w:val="PL"/>
      </w:pPr>
      <w:r>
        <w:t xml:space="preserve">          minimum: 0</w:t>
      </w:r>
    </w:p>
    <w:p w14:paraId="1F80655B" w14:textId="77777777" w:rsidR="00131685" w:rsidRDefault="00131685" w:rsidP="00131685">
      <w:pPr>
        <w:pStyle w:val="PL"/>
      </w:pPr>
      <w:r>
        <w:t xml:space="preserve">          maximum: 100</w:t>
      </w:r>
    </w:p>
    <w:p w14:paraId="1BBD2A27" w14:textId="77777777" w:rsidR="00131685" w:rsidRDefault="00131685" w:rsidP="00131685">
      <w:pPr>
        <w:pStyle w:val="PL"/>
        <w:rPr>
          <w:ins w:id="14" w:author="ruiyue"/>
        </w:rPr>
      </w:pPr>
      <w:ins w:id="15" w:author="ruiyue">
        <w:r>
          <w:t xml:space="preserve">          readOnly: true  </w:t>
        </w:r>
      </w:ins>
    </w:p>
    <w:p w14:paraId="4306E8B1" w14:textId="77777777" w:rsidR="00131685" w:rsidRDefault="00131685" w:rsidP="00131685">
      <w:pPr>
        <w:pStyle w:val="PL"/>
      </w:pPr>
      <w:r>
        <w:t xml:space="preserve">        progressStateInfo:</w:t>
      </w:r>
    </w:p>
    <w:p w14:paraId="7B19B5EC" w14:textId="77777777" w:rsidR="00131685" w:rsidRDefault="00131685" w:rsidP="00131685">
      <w:pPr>
        <w:pStyle w:val="PL"/>
      </w:pPr>
      <w:r>
        <w:t xml:space="preserve">          type: string</w:t>
      </w:r>
    </w:p>
    <w:p w14:paraId="246526F5" w14:textId="77777777" w:rsidR="00131685" w:rsidRDefault="00131685" w:rsidP="00131685">
      <w:pPr>
        <w:pStyle w:val="PL"/>
      </w:pPr>
      <w:r>
        <w:t xml:space="preserve">          enum:</w:t>
      </w:r>
    </w:p>
    <w:p w14:paraId="5794412C" w14:textId="77777777" w:rsidR="00131685" w:rsidRDefault="00131685" w:rsidP="00131685">
      <w:pPr>
        <w:pStyle w:val="PL"/>
      </w:pPr>
      <w:r>
        <w:t xml:space="preserve">            - NE_HEALTH_CHECK</w:t>
      </w:r>
    </w:p>
    <w:p w14:paraId="6D95095A" w14:textId="77777777" w:rsidR="00131685" w:rsidRDefault="00131685" w:rsidP="00131685">
      <w:pPr>
        <w:pStyle w:val="PL"/>
      </w:pPr>
      <w:r>
        <w:t xml:space="preserve">            - SW_DOWNLOAD</w:t>
      </w:r>
    </w:p>
    <w:p w14:paraId="0994AFC5" w14:textId="77777777" w:rsidR="00131685" w:rsidRDefault="00131685" w:rsidP="00131685">
      <w:pPr>
        <w:pStyle w:val="PL"/>
      </w:pPr>
      <w:r>
        <w:t xml:space="preserve">            - SW_INSTALLATION</w:t>
      </w:r>
    </w:p>
    <w:p w14:paraId="2827C59A" w14:textId="77777777" w:rsidR="00131685" w:rsidRDefault="00131685" w:rsidP="00131685">
      <w:pPr>
        <w:pStyle w:val="PL"/>
      </w:pPr>
      <w:r>
        <w:t xml:space="preserve">            - SW_ACTIVATION</w:t>
      </w:r>
    </w:p>
    <w:p w14:paraId="18D45ECB" w14:textId="77777777" w:rsidR="00131685" w:rsidRDefault="00131685" w:rsidP="00131685">
      <w:pPr>
        <w:pStyle w:val="PL"/>
      </w:pPr>
      <w:r>
        <w:t xml:space="preserve">            - PREPARE_BASIC_CONFIGURATION_AND_OAMLINK</w:t>
      </w:r>
    </w:p>
    <w:p w14:paraId="26454DEA" w14:textId="77777777" w:rsidR="00131685" w:rsidRDefault="00131685" w:rsidP="00131685">
      <w:pPr>
        <w:pStyle w:val="PL"/>
      </w:pPr>
      <w:r>
        <w:t xml:space="preserve">            - RETRIEVE_CONFIGURATION_DATA</w:t>
      </w:r>
    </w:p>
    <w:p w14:paraId="4BCADE60" w14:textId="77777777" w:rsidR="00131685" w:rsidRDefault="00131685" w:rsidP="00131685">
      <w:pPr>
        <w:pStyle w:val="PL"/>
      </w:pPr>
      <w:r>
        <w:t xml:space="preserve">            - SETUP_PRECONFIGURED_SIGNALLING_LINKS</w:t>
      </w:r>
    </w:p>
    <w:p w14:paraId="40C1F6F2" w14:textId="77777777" w:rsidR="00131685" w:rsidRDefault="00131685" w:rsidP="00131685">
      <w:pPr>
        <w:pStyle w:val="PL"/>
      </w:pPr>
      <w:r>
        <w:t xml:space="preserve">            - SET_FINAL_STATE_OF_NE</w:t>
      </w:r>
    </w:p>
    <w:p w14:paraId="6C2B753B" w14:textId="77777777" w:rsidR="00131685" w:rsidRDefault="00131685" w:rsidP="00131685">
      <w:pPr>
        <w:pStyle w:val="PL"/>
        <w:rPr>
          <w:ins w:id="16" w:author="ruiyue"/>
        </w:rPr>
      </w:pPr>
      <w:ins w:id="17" w:author="ruiyue">
        <w:r>
          <w:t xml:space="preserve">          readOnly: true  </w:t>
        </w:r>
      </w:ins>
    </w:p>
    <w:p w14:paraId="5A3D5809" w14:textId="77777777" w:rsidR="00131685" w:rsidRDefault="00131685" w:rsidP="00131685">
      <w:pPr>
        <w:pStyle w:val="PL"/>
      </w:pPr>
      <w:r>
        <w:t xml:space="preserve">        resultStateInfo:</w:t>
      </w:r>
    </w:p>
    <w:p w14:paraId="7E6737FE" w14:textId="77777777" w:rsidR="00131685" w:rsidRDefault="00131685" w:rsidP="00131685">
      <w:pPr>
        <w:pStyle w:val="PL"/>
      </w:pPr>
      <w:r>
        <w:t xml:space="preserve">          oneOf:</w:t>
      </w:r>
    </w:p>
    <w:p w14:paraId="58DC0C99" w14:textId="77777777" w:rsidR="00131685" w:rsidRDefault="00131685" w:rsidP="00131685">
      <w:pPr>
        <w:pStyle w:val="PL"/>
      </w:pPr>
      <w:r>
        <w:t xml:space="preserve">            - type: string</w:t>
      </w:r>
    </w:p>
    <w:p w14:paraId="0CDC3735" w14:textId="77777777" w:rsidR="00131685" w:rsidRDefault="00131685" w:rsidP="00131685">
      <w:pPr>
        <w:pStyle w:val="PL"/>
        <w:rPr>
          <w:ins w:id="18" w:author="ruiyue"/>
        </w:rPr>
      </w:pPr>
      <w:ins w:id="19" w:author="ruiyue">
        <w:r>
          <w:t xml:space="preserve">              readOnly: true</w:t>
        </w:r>
      </w:ins>
    </w:p>
    <w:p w14:paraId="773E95C3" w14:textId="77777777" w:rsidR="00131685" w:rsidRDefault="00131685" w:rsidP="00131685">
      <w:pPr>
        <w:pStyle w:val="PL"/>
      </w:pPr>
      <w:r>
        <w:t xml:space="preserve">              enum:</w:t>
      </w:r>
    </w:p>
    <w:p w14:paraId="37044BCF" w14:textId="77777777" w:rsidR="00131685" w:rsidRDefault="00131685" w:rsidP="00131685">
      <w:pPr>
        <w:pStyle w:val="PL"/>
      </w:pPr>
      <w:r>
        <w:t xml:space="preserve">                - UNKNOWN</w:t>
      </w:r>
    </w:p>
    <w:p w14:paraId="3ADD0251" w14:textId="77777777" w:rsidR="00131685" w:rsidRDefault="00131685" w:rsidP="00131685">
      <w:pPr>
        <w:pStyle w:val="PL"/>
      </w:pPr>
      <w:r>
        <w:t xml:space="preserve">                - INCORRECT_CONFIGURATION</w:t>
      </w:r>
    </w:p>
    <w:p w14:paraId="4BAEA728" w14:textId="77777777" w:rsidR="00131685" w:rsidRDefault="00131685" w:rsidP="00131685">
      <w:pPr>
        <w:pStyle w:val="PL"/>
      </w:pPr>
      <w:r>
        <w:t xml:space="preserve">                - NE_HARDWARE_ERROR_DELECTED</w:t>
      </w:r>
    </w:p>
    <w:p w14:paraId="064F792F" w14:textId="77777777" w:rsidR="00131685" w:rsidRDefault="00131685" w:rsidP="00131685">
      <w:pPr>
        <w:pStyle w:val="PL"/>
      </w:pPr>
      <w:r>
        <w:t xml:space="preserve">                - DISCONNECTION_BETWEEN_NE_AND_OAM</w:t>
      </w:r>
    </w:p>
    <w:p w14:paraId="31E8B6C6" w14:textId="77777777" w:rsidR="00131685" w:rsidRDefault="00131685" w:rsidP="00131685">
      <w:pPr>
        <w:pStyle w:val="PL"/>
      </w:pPr>
      <w:r>
        <w:lastRenderedPageBreak/>
        <w:t xml:space="preserve">                - OTHER</w:t>
      </w:r>
    </w:p>
    <w:p w14:paraId="47B89455" w14:textId="77777777" w:rsidR="00131685" w:rsidRDefault="00131685" w:rsidP="00131685">
      <w:pPr>
        <w:pStyle w:val="PL"/>
      </w:pPr>
      <w:r>
        <w:t xml:space="preserve">            - type: string</w:t>
      </w:r>
    </w:p>
    <w:p w14:paraId="0F1F68E2" w14:textId="77777777" w:rsidR="00131685" w:rsidRDefault="00131685" w:rsidP="00131685">
      <w:pPr>
        <w:pStyle w:val="PL"/>
        <w:rPr>
          <w:ins w:id="20" w:author="ruiyue"/>
        </w:rPr>
      </w:pPr>
      <w:ins w:id="21" w:author="ruiyue">
        <w:r>
          <w:t xml:space="preserve">              readOnly: true</w:t>
        </w:r>
      </w:ins>
    </w:p>
    <w:p w14:paraId="43075E13" w14:textId="77777777" w:rsidR="00131685" w:rsidRDefault="00131685" w:rsidP="00131685">
      <w:pPr>
        <w:pStyle w:val="PL"/>
      </w:pPr>
      <w:r>
        <w:t xml:space="preserve">        startTime:</w:t>
      </w:r>
    </w:p>
    <w:p w14:paraId="0CB0CCAE" w14:textId="77777777" w:rsidR="00131685" w:rsidRDefault="00131685" w:rsidP="00131685">
      <w:pPr>
        <w:pStyle w:val="PL"/>
        <w:rPr>
          <w:ins w:id="22" w:author="ruiyue"/>
        </w:rPr>
      </w:pPr>
      <w:ins w:id="23" w:author="ruiyue">
        <w:r>
          <w:t xml:space="preserve">          $ref: 'TS28623_ComDefs.yaml#/components/schemas/DateTimeRo'</w:t>
        </w:r>
      </w:ins>
    </w:p>
    <w:p w14:paraId="75A8F784" w14:textId="77777777" w:rsidR="00131685" w:rsidRDefault="00131685" w:rsidP="00131685">
      <w:pPr>
        <w:pStyle w:val="PL"/>
        <w:rPr>
          <w:del w:id="24" w:author="ruiyue"/>
        </w:rPr>
      </w:pPr>
      <w:del w:id="25" w:author="ruiyue">
        <w:r>
          <w:delText xml:space="preserve">          $ref: 'TS28623_ComDefs.yaml#/components/schemas/DateTime'</w:delText>
        </w:r>
      </w:del>
    </w:p>
    <w:p w14:paraId="6E2C67A7" w14:textId="77777777" w:rsidR="00131685" w:rsidRDefault="00131685" w:rsidP="00131685">
      <w:pPr>
        <w:pStyle w:val="PL"/>
      </w:pPr>
      <w:r>
        <w:t xml:space="preserve">        endTime:</w:t>
      </w:r>
    </w:p>
    <w:p w14:paraId="389176AB" w14:textId="77777777" w:rsidR="00131685" w:rsidRDefault="00131685" w:rsidP="00131685">
      <w:pPr>
        <w:pStyle w:val="PL"/>
        <w:rPr>
          <w:ins w:id="26" w:author="ruiyue"/>
        </w:rPr>
      </w:pPr>
      <w:ins w:id="27" w:author="ruiyue">
        <w:r>
          <w:t xml:space="preserve">          $ref: 'TS28623_ComDefs.yaml#/components/schemas/DateTimeRo'</w:t>
        </w:r>
      </w:ins>
    </w:p>
    <w:p w14:paraId="3F82417B" w14:textId="77777777" w:rsidR="00131685" w:rsidRDefault="00131685" w:rsidP="00131685">
      <w:pPr>
        <w:pStyle w:val="PL"/>
        <w:rPr>
          <w:del w:id="28" w:author="ruiyue"/>
        </w:rPr>
      </w:pPr>
      <w:del w:id="29" w:author="ruiyue">
        <w:r>
          <w:delText xml:space="preserve">          $ref: 'TS28623_ComDefs.yaml#/components/schemas/DateTime'</w:delText>
        </w:r>
      </w:del>
    </w:p>
    <w:p w14:paraId="0316F0D7" w14:textId="77777777" w:rsidR="00131685" w:rsidRDefault="00131685" w:rsidP="00131685">
      <w:pPr>
        <w:pStyle w:val="PL"/>
      </w:pPr>
    </w:p>
    <w:p w14:paraId="222223D3" w14:textId="77777777" w:rsidR="00131685" w:rsidRDefault="00131685" w:rsidP="00131685">
      <w:pPr>
        <w:pStyle w:val="PL"/>
      </w:pPr>
      <w:r>
        <w:t xml:space="preserve">#-------Definition of Data types ----------#  </w:t>
      </w:r>
    </w:p>
    <w:p w14:paraId="12C52695" w14:textId="77777777" w:rsidR="00131685" w:rsidRDefault="00131685" w:rsidP="00131685">
      <w:pPr>
        <w:pStyle w:val="PL"/>
      </w:pPr>
    </w:p>
    <w:p w14:paraId="3065CCD7" w14:textId="77777777" w:rsidR="00131685" w:rsidRDefault="00131685" w:rsidP="00131685">
      <w:pPr>
        <w:pStyle w:val="PL"/>
      </w:pPr>
      <w:r>
        <w:t>#------Definition of JSON arrays for name-contained IOCs ---------------#</w:t>
      </w:r>
    </w:p>
    <w:p w14:paraId="4C701C1C" w14:textId="77777777" w:rsidR="00131685" w:rsidRDefault="00131685" w:rsidP="00131685">
      <w:pPr>
        <w:pStyle w:val="PL"/>
      </w:pPr>
      <w:r>
        <w:t xml:space="preserve">    ScMgmtProfile-Multiple:</w:t>
      </w:r>
    </w:p>
    <w:p w14:paraId="03F34D5F" w14:textId="77777777" w:rsidR="00131685" w:rsidRDefault="00131685" w:rsidP="00131685">
      <w:pPr>
        <w:pStyle w:val="PL"/>
      </w:pPr>
      <w:r>
        <w:t xml:space="preserve">      type: array</w:t>
      </w:r>
    </w:p>
    <w:p w14:paraId="27EBD7E8" w14:textId="77777777" w:rsidR="00131685" w:rsidRDefault="00131685" w:rsidP="00131685">
      <w:pPr>
        <w:pStyle w:val="PL"/>
      </w:pPr>
      <w:r>
        <w:t xml:space="preserve">      items:</w:t>
      </w:r>
    </w:p>
    <w:p w14:paraId="1DC6A112" w14:textId="77777777" w:rsidR="00131685" w:rsidRDefault="00131685" w:rsidP="00131685">
      <w:pPr>
        <w:pStyle w:val="PL"/>
      </w:pPr>
      <w:r>
        <w:t xml:space="preserve">        $ref: '#/components/schemas/ScMgmtProfile-Single'</w:t>
      </w:r>
    </w:p>
    <w:p w14:paraId="681DF572" w14:textId="77777777" w:rsidR="00131685" w:rsidRDefault="00131685" w:rsidP="00131685">
      <w:pPr>
        <w:pStyle w:val="PL"/>
      </w:pPr>
      <w:r>
        <w:t xml:space="preserve">    Sc_Process-Multiple:</w:t>
      </w:r>
    </w:p>
    <w:p w14:paraId="605E024F" w14:textId="77777777" w:rsidR="00131685" w:rsidRDefault="00131685" w:rsidP="00131685">
      <w:pPr>
        <w:pStyle w:val="PL"/>
      </w:pPr>
      <w:r>
        <w:t xml:space="preserve">      type: array</w:t>
      </w:r>
    </w:p>
    <w:p w14:paraId="118B801F" w14:textId="77777777" w:rsidR="00131685" w:rsidRDefault="00131685" w:rsidP="00131685">
      <w:pPr>
        <w:pStyle w:val="PL"/>
      </w:pPr>
      <w:r>
        <w:t xml:space="preserve">      items:</w:t>
      </w:r>
    </w:p>
    <w:p w14:paraId="2FBEDC8F" w14:textId="77777777" w:rsidR="00131685" w:rsidRDefault="00131685" w:rsidP="00131685">
      <w:pPr>
        <w:pStyle w:val="PL"/>
      </w:pPr>
      <w:r>
        <w:t xml:space="preserve">        $ref: '#/components/schemas/Sc_Process-Single'</w:t>
      </w:r>
    </w:p>
    <w:p w14:paraId="482035BC" w14:textId="77777777" w:rsidR="00131685" w:rsidRDefault="00131685" w:rsidP="00131685">
      <w:pPr>
        <w:pStyle w:val="PL"/>
      </w:pPr>
      <w:r>
        <w:t>#------Definition of JSON arrays for name-contained IOCs ---------------#</w:t>
      </w:r>
    </w:p>
    <w:p w14:paraId="16BA5AB2" w14:textId="77777777" w:rsidR="00131685" w:rsidRDefault="00131685" w:rsidP="00131685">
      <w:pPr>
        <w:pStyle w:val="PL"/>
      </w:pPr>
    </w:p>
    <w:p w14:paraId="063619A3" w14:textId="77777777" w:rsidR="00131685" w:rsidRDefault="00131685" w:rsidP="00131685">
      <w:pPr>
        <w:pStyle w:val="PL"/>
      </w:pPr>
    </w:p>
    <w:p w14:paraId="648233D1" w14:textId="77777777" w:rsidR="00131685" w:rsidRDefault="00131685" w:rsidP="00131685">
      <w:pPr>
        <w:pStyle w:val="PL"/>
      </w:pPr>
      <w:r>
        <w:t>#----- Definitions in TS 28.317 for TS 28.532 --------------------------#</w:t>
      </w:r>
    </w:p>
    <w:p w14:paraId="720ABC34" w14:textId="77777777" w:rsidR="00131685" w:rsidRDefault="00131685" w:rsidP="00131685">
      <w:pPr>
        <w:pStyle w:val="PL"/>
      </w:pPr>
      <w:r>
        <w:t xml:space="preserve">    resources-RanScNrm:</w:t>
      </w:r>
    </w:p>
    <w:p w14:paraId="20E30A95" w14:textId="77777777" w:rsidR="00131685" w:rsidRDefault="00131685" w:rsidP="00131685">
      <w:pPr>
        <w:pStyle w:val="PL"/>
      </w:pPr>
      <w:r>
        <w:t xml:space="preserve">      oneOf:</w:t>
      </w:r>
    </w:p>
    <w:p w14:paraId="4119BAFD" w14:textId="77777777" w:rsidR="00131685" w:rsidRDefault="00131685" w:rsidP="00131685">
      <w:pPr>
        <w:pStyle w:val="PL"/>
      </w:pPr>
      <w:r>
        <w:t xml:space="preserve">       - $ref: '#/components/schemas/ScMgmtProfile-Single'</w:t>
      </w:r>
    </w:p>
    <w:p w14:paraId="132752FB" w14:textId="77777777" w:rsidR="00131685" w:rsidRDefault="00131685" w:rsidP="00131685">
      <w:pPr>
        <w:pStyle w:val="PL"/>
      </w:pPr>
      <w:r>
        <w:t xml:space="preserve">       - $ref: '#/components/schemas/Sc_Process-Single'       </w:t>
      </w:r>
    </w:p>
    <w:p w14:paraId="66A71D34" w14:textId="77777777" w:rsidR="00131685" w:rsidRDefault="00131685" w:rsidP="00131685">
      <w:pPr>
        <w:pStyle w:val="PL"/>
      </w:pPr>
    </w:p>
    <w:p w14:paraId="341852AC" w14:textId="77777777" w:rsidR="00131685" w:rsidRDefault="00131685" w:rsidP="00131685">
      <w:pPr>
        <w:pStyle w:val="PL"/>
      </w:pPr>
      <w:r>
        <w:t>#----- Definitions in TS 28.317 for TS 28.532 --------------------------#</w:t>
      </w:r>
    </w:p>
    <w:p w14:paraId="242850DA" w14:textId="77777777" w:rsidR="00131685" w:rsidRDefault="00131685" w:rsidP="00131685">
      <w:pPr>
        <w:pStyle w:val="PL"/>
      </w:pPr>
    </w:p>
    <w:p w14:paraId="39B26FCC" w14:textId="77777777" w:rsidR="00131685" w:rsidRPr="002A399E" w:rsidRDefault="00131685" w:rsidP="0013168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0D77AC38" w14:textId="77777777" w:rsidR="00131685" w:rsidRPr="0079795B" w:rsidRDefault="00131685" w:rsidP="0013168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68C9CD36" w14:textId="77777777" w:rsidR="001E41F3" w:rsidRPr="00131685" w:rsidRDefault="001E41F3">
      <w:pPr>
        <w:rPr>
          <w:noProof/>
        </w:rPr>
      </w:pPr>
    </w:p>
    <w:sectPr w:rsidR="001E41F3" w:rsidRPr="00131685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36D956" w14:textId="77777777" w:rsidR="002F699F" w:rsidRDefault="002F699F">
      <w:r>
        <w:separator/>
      </w:r>
    </w:p>
  </w:endnote>
  <w:endnote w:type="continuationSeparator" w:id="0">
    <w:p w14:paraId="497CBF29" w14:textId="77777777" w:rsidR="002F699F" w:rsidRDefault="002F69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04203A" w14:textId="77777777" w:rsidR="002F699F" w:rsidRDefault="002F699F">
      <w:r>
        <w:separator/>
      </w:r>
    </w:p>
  </w:footnote>
  <w:footnote w:type="continuationSeparator" w:id="0">
    <w:p w14:paraId="3E507ED6" w14:textId="77777777" w:rsidR="002F699F" w:rsidRDefault="002F69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16A248" w14:textId="77777777" w:rsidR="00695808" w:rsidRDefault="00695808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6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666"/>
    <w:rsid w:val="000B7FED"/>
    <w:rsid w:val="000C038A"/>
    <w:rsid w:val="000C6598"/>
    <w:rsid w:val="000D44B3"/>
    <w:rsid w:val="0013168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F699F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177"/>
    <w:rsid w:val="00695808"/>
    <w:rsid w:val="006B46FB"/>
    <w:rsid w:val="006E21FB"/>
    <w:rsid w:val="00734957"/>
    <w:rsid w:val="00781F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653A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DF7438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forge.3gpp.org/rep/sa5/MnS/-/merge_requests/13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36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F249FB-D078-4E9A-912F-343FCC5B5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1371</Words>
  <Characters>7817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r2</cp:lastModifiedBy>
  <cp:revision>15</cp:revision>
  <cp:lastPrinted>1899-12-31T23:00:00Z</cp:lastPrinted>
  <dcterms:created xsi:type="dcterms:W3CDTF">2020-02-03T08:32:00Z</dcterms:created>
  <dcterms:modified xsi:type="dcterms:W3CDTF">2024-10-17T14:27:00Z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157</vt:lpwstr>
  </property>
  <property fmtid="{D5CDD505-2E9C-101B-9397-08002B2CF9AE}" pid="4" name="MtgTitle">
    <vt:lpwstr/>
  </property>
  <property fmtid="{D5CDD505-2E9C-101B-9397-08002B2CF9AE}" pid="5" name="Location">
    <vt:lpwstr>Hyderabad</vt:lpwstr>
  </property>
  <property fmtid="{D5CDD505-2E9C-101B-9397-08002B2CF9AE}" pid="6" name="Country">
    <vt:lpwstr>India</vt:lpwstr>
  </property>
  <property fmtid="{D5CDD505-2E9C-101B-9397-08002B2CF9AE}" pid="7" name="StartDate">
    <vt:lpwstr>14th Oct 2024</vt:lpwstr>
  </property>
  <property fmtid="{D5CDD505-2E9C-101B-9397-08002B2CF9AE}" pid="8" name="EndDate">
    <vt:lpwstr>18th Oct 2024</vt:lpwstr>
  </property>
  <property fmtid="{D5CDD505-2E9C-101B-9397-08002B2CF9AE}" pid="9" name="Tdoc#">
    <vt:lpwstr>S5-245247</vt:lpwstr>
  </property>
  <property fmtid="{D5CDD505-2E9C-101B-9397-08002B2CF9AE}" pid="10" name="Spec#">
    <vt:lpwstr>28.317</vt:lpwstr>
  </property>
  <property fmtid="{D5CDD505-2E9C-101B-9397-08002B2CF9AE}" pid="11" name="Cr#">
    <vt:lpwstr>0010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Rel-19 CR TS 28.317 Implement readonly attributes for openAPI SS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C</vt:lpwstr>
  </property>
  <property fmtid="{D5CDD505-2E9C-101B-9397-08002B2CF9AE}" pid="19" name="ResDate">
    <vt:lpwstr>2024-09-29</vt:lpwstr>
  </property>
  <property fmtid="{D5CDD505-2E9C-101B-9397-08002B2CF9AE}" pid="20" name="Release">
    <vt:lpwstr>Rel-19</vt:lpwstr>
  </property>
</Properties>
</file>